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705A7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DADYLY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E40CA29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</w:p>
    <w:p w14:paraId="36984F5A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</w:p>
    <w:p w14:paraId="0C28FBFA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Jul.1484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Sherfield on</w:t>
      </w:r>
    </w:p>
    <w:p w14:paraId="1B5755DA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Loddon, Hampshire, into lands of Margery </w:t>
      </w:r>
      <w:proofErr w:type="spellStart"/>
      <w:r>
        <w:rPr>
          <w:rFonts w:eastAsia="Times New Roman" w:cs="Times New Roman"/>
          <w:szCs w:val="24"/>
        </w:rPr>
        <w:t>Warbilton</w:t>
      </w:r>
      <w:proofErr w:type="spellEnd"/>
      <w:r>
        <w:rPr>
          <w:rFonts w:eastAsia="Times New Roman" w:cs="Times New Roman"/>
          <w:szCs w:val="24"/>
        </w:rPr>
        <w:t xml:space="preserve"> (née </w:t>
      </w:r>
      <w:proofErr w:type="gramStart"/>
      <w:r>
        <w:rPr>
          <w:rFonts w:eastAsia="Times New Roman" w:cs="Times New Roman"/>
          <w:szCs w:val="24"/>
        </w:rPr>
        <w:t>Hannys)(</w:t>
      </w:r>
      <w:proofErr w:type="gramEnd"/>
      <w:r>
        <w:rPr>
          <w:rFonts w:eastAsia="Times New Roman" w:cs="Times New Roman"/>
          <w:szCs w:val="24"/>
        </w:rPr>
        <w:t>q.v.).</w:t>
      </w:r>
    </w:p>
    <w:p w14:paraId="0085503C" w14:textId="77777777" w:rsidR="0039111E" w:rsidRDefault="0039111E" w:rsidP="0039111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63BE94" w14:textId="77777777" w:rsidR="0039111E" w:rsidRDefault="0039111E" w:rsidP="0039111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pp.131-2)</w:t>
      </w:r>
    </w:p>
    <w:p w14:paraId="2E92F0C3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</w:p>
    <w:p w14:paraId="562B2245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</w:p>
    <w:p w14:paraId="4FCEA6D1" w14:textId="77777777" w:rsidR="0039111E" w:rsidRDefault="0039111E" w:rsidP="0039111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October 2023</w:t>
      </w:r>
    </w:p>
    <w:p w14:paraId="04DD4B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B592D" w14:textId="77777777" w:rsidR="0039111E" w:rsidRDefault="0039111E" w:rsidP="009139A6">
      <w:r>
        <w:separator/>
      </w:r>
    </w:p>
  </w:endnote>
  <w:endnote w:type="continuationSeparator" w:id="0">
    <w:p w14:paraId="71F7783E" w14:textId="77777777" w:rsidR="0039111E" w:rsidRDefault="003911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12C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1EA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F8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AA11" w14:textId="77777777" w:rsidR="0039111E" w:rsidRDefault="0039111E" w:rsidP="009139A6">
      <w:r>
        <w:separator/>
      </w:r>
    </w:p>
  </w:footnote>
  <w:footnote w:type="continuationSeparator" w:id="0">
    <w:p w14:paraId="6B284E48" w14:textId="77777777" w:rsidR="0039111E" w:rsidRDefault="003911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AF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F43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37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1E"/>
    <w:rsid w:val="000666E0"/>
    <w:rsid w:val="002510B7"/>
    <w:rsid w:val="0039111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E29A1"/>
  <w15:chartTrackingRefBased/>
  <w15:docId w15:val="{0D23906F-C068-4328-A1DC-06770E2C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2023-10-08T20:34:00Z</dcterms:created>
  <dcterms:modified xsi:type="dcterms:W3CDTF">2023-10-08T20:34:00Z</dcterms:modified>
</cp:coreProperties>
</file>